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809" w:rsidRDefault="004A5809" w:rsidP="004A5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BAYLLY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A5809" w:rsidRDefault="004A5809" w:rsidP="004A5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Colworth</w:t>
      </w:r>
      <w:proofErr w:type="spellEnd"/>
      <w:r>
        <w:rPr>
          <w:rFonts w:ascii="Times New Roman" w:hAnsi="Times New Roman" w:cs="Times New Roman"/>
        </w:rPr>
        <w:t>, Nottinghamshire. Husbandman.</w:t>
      </w:r>
    </w:p>
    <w:p w:rsidR="004A5809" w:rsidRDefault="004A5809" w:rsidP="004A5809">
      <w:pPr>
        <w:rPr>
          <w:rFonts w:ascii="Times New Roman" w:hAnsi="Times New Roman" w:cs="Times New Roman"/>
        </w:rPr>
      </w:pPr>
    </w:p>
    <w:p w:rsidR="004A5809" w:rsidRDefault="004A5809" w:rsidP="004A5809">
      <w:pPr>
        <w:rPr>
          <w:rFonts w:ascii="Times New Roman" w:hAnsi="Times New Roman" w:cs="Times New Roman"/>
        </w:rPr>
      </w:pPr>
    </w:p>
    <w:p w:rsidR="004A5809" w:rsidRDefault="004A5809" w:rsidP="004A5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Acton(q.v.), James Remus of London, </w:t>
      </w:r>
      <w:proofErr w:type="spellStart"/>
      <w:r>
        <w:rPr>
          <w:rFonts w:ascii="Times New Roman" w:hAnsi="Times New Roman" w:cs="Times New Roman"/>
        </w:rPr>
        <w:t>marbeler</w:t>
      </w:r>
      <w:proofErr w:type="spellEnd"/>
      <w:r>
        <w:rPr>
          <w:rFonts w:ascii="Times New Roman" w:hAnsi="Times New Roman" w:cs="Times New Roman"/>
        </w:rPr>
        <w:t>(q.v.), Richard</w:t>
      </w:r>
    </w:p>
    <w:p w:rsidR="004A5809" w:rsidRDefault="004A5809" w:rsidP="004A5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Alders(q.v.) and his wife, Gertrude(q.v.), as the executors of the late</w:t>
      </w:r>
    </w:p>
    <w:p w:rsidR="004A5809" w:rsidRDefault="004A5809" w:rsidP="004A5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Bolley</w:t>
      </w:r>
      <w:proofErr w:type="spellEnd"/>
      <w:r>
        <w:rPr>
          <w:rFonts w:ascii="Times New Roman" w:hAnsi="Times New Roman" w:cs="Times New Roman"/>
        </w:rPr>
        <w:t xml:space="preserve"> of London, haberdasher(q.v.), brought a plaint of debt against</w:t>
      </w:r>
    </w:p>
    <w:p w:rsidR="004A5809" w:rsidRDefault="004A5809" w:rsidP="004A5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John Walshe of London, vintner(q.v.).</w:t>
      </w:r>
    </w:p>
    <w:p w:rsidR="004A5809" w:rsidRDefault="004A5809" w:rsidP="004A5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4A5809" w:rsidRDefault="004A5809" w:rsidP="004A5809">
      <w:pPr>
        <w:rPr>
          <w:rFonts w:ascii="Times New Roman" w:hAnsi="Times New Roman" w:cs="Times New Roman"/>
        </w:rPr>
      </w:pPr>
    </w:p>
    <w:p w:rsidR="004A5809" w:rsidRDefault="004A5809" w:rsidP="004A5809">
      <w:pPr>
        <w:rPr>
          <w:rFonts w:ascii="Times New Roman" w:hAnsi="Times New Roman" w:cs="Times New Roman"/>
        </w:rPr>
      </w:pPr>
    </w:p>
    <w:p w:rsidR="004A5809" w:rsidRDefault="004A5809" w:rsidP="004A5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2017</w:t>
      </w:r>
    </w:p>
    <w:p w:rsidR="006B2F86" w:rsidRPr="00E71FC3" w:rsidRDefault="004A58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809" w:rsidRDefault="004A5809" w:rsidP="00E71FC3">
      <w:r>
        <w:separator/>
      </w:r>
    </w:p>
  </w:endnote>
  <w:endnote w:type="continuationSeparator" w:id="0">
    <w:p w:rsidR="004A5809" w:rsidRDefault="004A580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809" w:rsidRDefault="004A5809" w:rsidP="00E71FC3">
      <w:r>
        <w:separator/>
      </w:r>
    </w:p>
  </w:footnote>
  <w:footnote w:type="continuationSeparator" w:id="0">
    <w:p w:rsidR="004A5809" w:rsidRDefault="004A580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809"/>
    <w:rsid w:val="001A7C09"/>
    <w:rsid w:val="004A58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295F5A-52D0-4BC2-B611-58FB1325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A580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2017-03-06T22:07:00Z</dcterms:created>
  <dcterms:modified xsi:type="dcterms:W3CDTF">2017-03-06T22:09:00Z</dcterms:modified>
</cp:coreProperties>
</file>